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F6" w:rsidRDefault="00792BF6" w:rsidP="007E5CD4">
      <w:pPr>
        <w:widowControl w:val="0"/>
        <w:autoSpaceDE w:val="0"/>
        <w:autoSpaceDN w:val="0"/>
        <w:adjustRightInd w:val="0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</w:p>
    <w:p w:rsidR="00792BF6" w:rsidRDefault="00792BF6" w:rsidP="00722CB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</w:p>
    <w:p w:rsidR="00792BF6" w:rsidRPr="00823DF1" w:rsidRDefault="00792BF6" w:rsidP="00722CB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23DF1">
        <w:rPr>
          <w:sz w:val="28"/>
          <w:szCs w:val="28"/>
        </w:rPr>
        <w:t xml:space="preserve">к  </w:t>
      </w:r>
      <w:r>
        <w:rPr>
          <w:sz w:val="28"/>
          <w:szCs w:val="28"/>
        </w:rPr>
        <w:t xml:space="preserve">порядку </w:t>
      </w:r>
      <w:r w:rsidRPr="00823DF1">
        <w:rPr>
          <w:sz w:val="28"/>
          <w:szCs w:val="28"/>
        </w:rPr>
        <w:t xml:space="preserve">рассмотрения </w:t>
      </w:r>
      <w:r>
        <w:rPr>
          <w:sz w:val="28"/>
          <w:szCs w:val="28"/>
        </w:rPr>
        <w:t>администрацией Новониколаевского сельсовета Барабинского района Новосибирской области</w:t>
      </w:r>
      <w:r w:rsidRPr="00823DF1">
        <w:rPr>
          <w:sz w:val="28"/>
          <w:szCs w:val="28"/>
        </w:rPr>
        <w:t xml:space="preserve"> ходатайств юридических лиц о реализации масштабных инвестиционных проектов и их соответствии критериям, установленным</w:t>
      </w:r>
      <w:r>
        <w:rPr>
          <w:sz w:val="28"/>
          <w:szCs w:val="28"/>
        </w:rPr>
        <w:t xml:space="preserve"> </w:t>
      </w:r>
      <w:r w:rsidRPr="00BF2FB3">
        <w:rPr>
          <w:sz w:val="28"/>
          <w:szCs w:val="28"/>
        </w:rPr>
        <w:t>подпунктом 2 пункта 1 статьи 1 Закона Новосибирской области от 01.07.2015 № 583-ОЗ 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 и о внесении изменения в статью 15 закона Новосибирской области «Об использовании земель на территории Новосибирской области»</w:t>
      </w:r>
      <w:r>
        <w:t xml:space="preserve">  </w:t>
      </w:r>
    </w:p>
    <w:p w:rsidR="00792BF6" w:rsidRDefault="00792BF6" w:rsidP="00722CB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2BF6" w:rsidRPr="00823DF1" w:rsidRDefault="00792BF6" w:rsidP="00722C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23DF1">
        <w:rPr>
          <w:sz w:val="28"/>
          <w:szCs w:val="28"/>
        </w:rPr>
        <w:t>СОГЛАШЕНИЕ</w:t>
      </w:r>
    </w:p>
    <w:p w:rsidR="00792BF6" w:rsidRPr="00823DF1" w:rsidRDefault="00792BF6" w:rsidP="00722C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23DF1">
        <w:rPr>
          <w:sz w:val="28"/>
          <w:szCs w:val="28"/>
        </w:rPr>
        <w:t>о взаимодействии в рамках реализации масштабного инвестиционного проекта</w:t>
      </w:r>
    </w:p>
    <w:tbl>
      <w:tblPr>
        <w:tblW w:w="0" w:type="auto"/>
        <w:tblInd w:w="-106" w:type="dxa"/>
        <w:tblLook w:val="01E0"/>
      </w:tblPr>
      <w:tblGrid>
        <w:gridCol w:w="4444"/>
        <w:gridCol w:w="5127"/>
      </w:tblGrid>
      <w:tr w:rsidR="00792BF6" w:rsidRPr="00823DF1">
        <w:tc>
          <w:tcPr>
            <w:tcW w:w="4775" w:type="dxa"/>
          </w:tcPr>
          <w:p w:rsidR="00792BF6" w:rsidRPr="00823DF1" w:rsidRDefault="00792BF6" w:rsidP="00622551">
            <w:pPr>
              <w:keepNext/>
              <w:keepLines/>
              <w:suppressAutoHyphens/>
              <w:autoSpaceDE w:val="0"/>
              <w:autoSpaceDN w:val="0"/>
              <w:rPr>
                <w:sz w:val="28"/>
                <w:szCs w:val="28"/>
              </w:rPr>
            </w:pPr>
          </w:p>
          <w:p w:rsidR="00792BF6" w:rsidRPr="00823DF1" w:rsidRDefault="00792BF6" w:rsidP="00622551">
            <w:pPr>
              <w:keepNext/>
              <w:keepLines/>
              <w:suppressAutoHyphens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Новониколаевка</w:t>
            </w:r>
          </w:p>
        </w:tc>
        <w:tc>
          <w:tcPr>
            <w:tcW w:w="5477" w:type="dxa"/>
          </w:tcPr>
          <w:p w:rsidR="00792BF6" w:rsidRPr="00823DF1" w:rsidRDefault="00792BF6" w:rsidP="00622551">
            <w:pPr>
              <w:keepNext/>
              <w:keepLines/>
              <w:suppressAutoHyphens/>
              <w:autoSpaceDE w:val="0"/>
              <w:autoSpaceDN w:val="0"/>
              <w:ind w:firstLine="709"/>
              <w:jc w:val="right"/>
              <w:rPr>
                <w:sz w:val="28"/>
                <w:szCs w:val="28"/>
              </w:rPr>
            </w:pPr>
          </w:p>
          <w:p w:rsidR="00792BF6" w:rsidRPr="00823DF1" w:rsidRDefault="00792BF6" w:rsidP="00622551">
            <w:pPr>
              <w:keepNext/>
              <w:keepLines/>
              <w:suppressAutoHyphens/>
              <w:autoSpaceDE w:val="0"/>
              <w:autoSpaceDN w:val="0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______________20</w:t>
            </w:r>
            <w:r w:rsidRPr="00823DF1">
              <w:rPr>
                <w:sz w:val="28"/>
                <w:szCs w:val="28"/>
              </w:rPr>
              <w:t>__ г.</w:t>
            </w:r>
          </w:p>
        </w:tc>
      </w:tr>
    </w:tbl>
    <w:p w:rsidR="00792BF6" w:rsidRDefault="00792BF6" w:rsidP="00722CB8">
      <w:pPr>
        <w:autoSpaceDE w:val="0"/>
        <w:autoSpaceDN w:val="0"/>
        <w:adjustRightInd w:val="0"/>
        <w:rPr>
          <w:sz w:val="28"/>
          <w:szCs w:val="28"/>
        </w:rPr>
      </w:pPr>
    </w:p>
    <w:p w:rsidR="00792BF6" w:rsidRPr="00823DF1" w:rsidRDefault="00792BF6" w:rsidP="00722CB8">
      <w:pPr>
        <w:autoSpaceDE w:val="0"/>
        <w:autoSpaceDN w:val="0"/>
        <w:adjustRightInd w:val="0"/>
        <w:rPr>
          <w:sz w:val="28"/>
          <w:szCs w:val="28"/>
        </w:rPr>
      </w:pPr>
    </w:p>
    <w:p w:rsidR="00792BF6" w:rsidRDefault="00792BF6" w:rsidP="00722CB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Новониколаевского сельсовета  Барабинского района Новосибирской области, </w:t>
      </w:r>
      <w:r w:rsidRPr="00823DF1">
        <w:rPr>
          <w:sz w:val="28"/>
          <w:szCs w:val="28"/>
        </w:rPr>
        <w:t>именуем</w:t>
      </w:r>
      <w:r>
        <w:rPr>
          <w:sz w:val="28"/>
          <w:szCs w:val="28"/>
        </w:rPr>
        <w:t>ая</w:t>
      </w:r>
      <w:r w:rsidRPr="00823DF1">
        <w:rPr>
          <w:sz w:val="28"/>
          <w:szCs w:val="28"/>
        </w:rPr>
        <w:t xml:space="preserve"> в дальнейшем «</w:t>
      </w:r>
      <w:r>
        <w:rPr>
          <w:sz w:val="28"/>
          <w:szCs w:val="28"/>
        </w:rPr>
        <w:t>администрация</w:t>
      </w:r>
      <w:r w:rsidRPr="00823DF1">
        <w:rPr>
          <w:sz w:val="28"/>
          <w:szCs w:val="28"/>
        </w:rPr>
        <w:t xml:space="preserve">», в лице </w:t>
      </w:r>
      <w:r>
        <w:rPr>
          <w:sz w:val="28"/>
          <w:szCs w:val="28"/>
        </w:rPr>
        <w:t>Главы Новониколаевского сельсовета ____________</w:t>
      </w:r>
      <w:r w:rsidRPr="00823DF1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>Устава</w:t>
      </w:r>
      <w:r w:rsidRPr="00823DF1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Инициатор проекта_______________________, </w:t>
      </w:r>
      <w:r w:rsidRPr="00823DF1">
        <w:rPr>
          <w:sz w:val="28"/>
          <w:szCs w:val="28"/>
        </w:rPr>
        <w:t>именуемый в дальнейшем «</w:t>
      </w:r>
      <w:r>
        <w:rPr>
          <w:sz w:val="28"/>
          <w:szCs w:val="28"/>
        </w:rPr>
        <w:t>Инициатор проекта</w:t>
      </w:r>
      <w:r w:rsidRPr="00823DF1">
        <w:rPr>
          <w:sz w:val="28"/>
          <w:szCs w:val="28"/>
        </w:rPr>
        <w:t>», в лице_____________________, действующего на основании___________</w:t>
      </w:r>
      <w:r>
        <w:rPr>
          <w:sz w:val="28"/>
          <w:szCs w:val="28"/>
        </w:rPr>
        <w:t xml:space="preserve">___ и Жилищно-строительный кооператив_______________________, </w:t>
      </w:r>
      <w:r w:rsidRPr="00823DF1">
        <w:rPr>
          <w:sz w:val="28"/>
          <w:szCs w:val="28"/>
        </w:rPr>
        <w:t>именуемый в дальнейшем «</w:t>
      </w:r>
      <w:r>
        <w:rPr>
          <w:sz w:val="28"/>
          <w:szCs w:val="28"/>
        </w:rPr>
        <w:t>Кооператив</w:t>
      </w:r>
      <w:r w:rsidRPr="00823DF1">
        <w:rPr>
          <w:sz w:val="28"/>
          <w:szCs w:val="28"/>
        </w:rPr>
        <w:t>», в лице_____________________, действующего на основании___________</w:t>
      </w:r>
      <w:r>
        <w:rPr>
          <w:sz w:val="28"/>
          <w:szCs w:val="28"/>
        </w:rPr>
        <w:t>___</w:t>
      </w:r>
      <w:r w:rsidRPr="00823DF1">
        <w:rPr>
          <w:sz w:val="28"/>
          <w:szCs w:val="28"/>
        </w:rPr>
        <w:t>, совместно именуемые Стороны, заключили настоящее соглашение (далее – Соглашение) о нижеследующем:</w:t>
      </w:r>
    </w:p>
    <w:p w:rsidR="00792BF6" w:rsidRPr="00234B99" w:rsidRDefault="00792BF6" w:rsidP="00722CB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</w:t>
      </w:r>
      <w:r w:rsidRPr="00234B99">
        <w:rPr>
          <w:sz w:val="28"/>
          <w:szCs w:val="28"/>
          <w:lang w:eastAsia="en-US"/>
        </w:rPr>
        <w:t xml:space="preserve">потребляемые в тексте настоящего </w:t>
      </w:r>
      <w:r>
        <w:rPr>
          <w:sz w:val="28"/>
          <w:szCs w:val="28"/>
          <w:lang w:eastAsia="en-US"/>
        </w:rPr>
        <w:t>Соглашения</w:t>
      </w:r>
      <w:r w:rsidRPr="00234B99">
        <w:rPr>
          <w:sz w:val="28"/>
          <w:szCs w:val="28"/>
          <w:lang w:eastAsia="en-US"/>
        </w:rPr>
        <w:t xml:space="preserve"> термины имеют значение</w:t>
      </w:r>
      <w:r>
        <w:rPr>
          <w:sz w:val="28"/>
          <w:szCs w:val="28"/>
          <w:lang w:eastAsia="en-US"/>
        </w:rPr>
        <w:t xml:space="preserve">, определённое в </w:t>
      </w:r>
      <w:r>
        <w:rPr>
          <w:sz w:val="28"/>
          <w:szCs w:val="28"/>
        </w:rPr>
        <w:t>Типовом порядке</w:t>
      </w:r>
      <w:r w:rsidRPr="00823DF1">
        <w:rPr>
          <w:sz w:val="28"/>
          <w:szCs w:val="28"/>
        </w:rPr>
        <w:t xml:space="preserve"> рассмотрения органом местного самоуправления муниципального образования Новосибирской области ходатайств юридических лиц о реализации масштабных инвестиционных проектов и их соответствии критериям, установленным Законом Новосибирской области от 01.07.2015 № 583-ОЗ </w:t>
      </w:r>
      <w:r w:rsidRPr="00BF2FB3">
        <w:rPr>
          <w:sz w:val="28"/>
          <w:szCs w:val="28"/>
        </w:rPr>
        <w:t xml:space="preserve">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 и о внесении изменения в статью 15 закона Новосибирской области «Об использовании земель на территории Новосибирской области»,  </w:t>
      </w:r>
    </w:p>
    <w:p w:rsidR="00792BF6" w:rsidRPr="00823DF1" w:rsidRDefault="00792BF6" w:rsidP="00722C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2BF6" w:rsidRPr="00823DF1" w:rsidRDefault="00792BF6" w:rsidP="00722C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23DF1">
        <w:rPr>
          <w:sz w:val="28"/>
          <w:szCs w:val="28"/>
        </w:rPr>
        <w:t>1. Предмет Соглашения</w:t>
      </w:r>
    </w:p>
    <w:p w:rsidR="00792BF6" w:rsidRPr="00A942F7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>1.1. Предметом настоящего Соглашения является взаимодействие Сторон при реализации масштабного инвестиционного проекта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A942F7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Новониколаевского сельсовета Барабинского района Новосибирской области (</w:t>
      </w:r>
      <w:r w:rsidRPr="00A942F7">
        <w:rPr>
          <w:rFonts w:ascii="Times New Roman" w:hAnsi="Times New Roman" w:cs="Times New Roman"/>
          <w:sz w:val="28"/>
          <w:szCs w:val="28"/>
        </w:rPr>
        <w:t>далее – проект).</w:t>
      </w:r>
    </w:p>
    <w:p w:rsidR="00792BF6" w:rsidRPr="00A942F7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 xml:space="preserve">1.2. Проект имеет следующие характеристики: </w:t>
      </w:r>
    </w:p>
    <w:p w:rsidR="00792BF6" w:rsidRPr="00A942F7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>Проект реализуется на</w:t>
      </w:r>
      <w:r>
        <w:rPr>
          <w:rFonts w:ascii="Times New Roman" w:hAnsi="Times New Roman" w:cs="Times New Roman"/>
          <w:sz w:val="28"/>
          <w:szCs w:val="28"/>
        </w:rPr>
        <w:t xml:space="preserve"> земельном участке</w:t>
      </w:r>
      <w:r w:rsidRPr="00A942F7">
        <w:rPr>
          <w:rFonts w:ascii="Times New Roman" w:hAnsi="Times New Roman" w:cs="Times New Roman"/>
          <w:sz w:val="28"/>
          <w:szCs w:val="28"/>
        </w:rPr>
        <w:t xml:space="preserve"> с местоположением_________________, площадью _____________, разрешённым использованием_________________ (далее – земельный участок). </w:t>
      </w:r>
    </w:p>
    <w:p w:rsidR="00792BF6" w:rsidRPr="00A942F7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 xml:space="preserve">Срок реализации проекта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 w:rsidRPr="00A942F7">
        <w:rPr>
          <w:rFonts w:ascii="Times New Roman" w:hAnsi="Times New Roman" w:cs="Times New Roman"/>
          <w:sz w:val="28"/>
          <w:szCs w:val="28"/>
        </w:rPr>
        <w:t>____________ года (лет).</w:t>
      </w:r>
    </w:p>
    <w:p w:rsidR="00792BF6" w:rsidRPr="00A942F7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>Общая площадь многоквартирного дома (многоквартирных домов), строительство которых предполагается в рамках проекта, составляет___________ квадратных метров, общая площадь жилых помещений в таких домах составляет___________ квадратных метров.</w:t>
      </w:r>
    </w:p>
    <w:p w:rsidR="00792BF6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942F7">
        <w:rPr>
          <w:rFonts w:ascii="Times New Roman" w:hAnsi="Times New Roman" w:cs="Times New Roman"/>
          <w:sz w:val="28"/>
          <w:szCs w:val="28"/>
        </w:rPr>
        <w:t>езавершенн</w:t>
      </w:r>
      <w:r>
        <w:rPr>
          <w:rFonts w:ascii="Times New Roman" w:hAnsi="Times New Roman" w:cs="Times New Roman"/>
          <w:sz w:val="28"/>
          <w:szCs w:val="28"/>
        </w:rPr>
        <w:t>ый строительством объект имеет следующее местоположение________________________________, характеристики</w:t>
      </w:r>
      <w:r w:rsidRPr="00A942F7">
        <w:rPr>
          <w:rFonts w:ascii="Times New Roman" w:hAnsi="Times New Roman" w:cs="Times New Roman"/>
          <w:sz w:val="28"/>
          <w:szCs w:val="28"/>
        </w:rPr>
        <w:t xml:space="preserve"> и текуще</w:t>
      </w:r>
      <w:r>
        <w:rPr>
          <w:rFonts w:ascii="Times New Roman" w:hAnsi="Times New Roman" w:cs="Times New Roman"/>
          <w:sz w:val="28"/>
          <w:szCs w:val="28"/>
        </w:rPr>
        <w:t>е состояние: ______________________________ (далее – незавершенный строительством объект).</w:t>
      </w:r>
    </w:p>
    <w:p w:rsidR="00792BF6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>Общая сумма денежных средств, подлежащих внесению на завершение строительства незавершенного строительством объекта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42F7">
        <w:rPr>
          <w:rFonts w:ascii="Times New Roman" w:hAnsi="Times New Roman" w:cs="Times New Roman"/>
          <w:sz w:val="28"/>
          <w:szCs w:val="28"/>
        </w:rPr>
        <w:t xml:space="preserve"> составляет ______________ миллионов рублей</w:t>
      </w:r>
      <w:r>
        <w:rPr>
          <w:rFonts w:ascii="Times New Roman" w:hAnsi="Times New Roman" w:cs="Times New Roman"/>
          <w:sz w:val="28"/>
          <w:szCs w:val="28"/>
        </w:rPr>
        <w:t xml:space="preserve"> (далее – денежные средства).</w:t>
      </w:r>
    </w:p>
    <w:p w:rsidR="00792BF6" w:rsidRPr="00A942F7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>Список участников строительства, которым подлежат передаче в собственность жилые помещения в рамках реализации проекта, приведен в Приложении № 1 к настоящему Соглашению, являющемуся его неотъемлемой частью.</w:t>
      </w:r>
    </w:p>
    <w:p w:rsidR="00792BF6" w:rsidRPr="00A942F7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>Общая площадь, состав и характеристика жилых помещений, подлежащих передаче в собственность участникам строительства, приведены в Приложении № 1 к настоящему Соглашению, являющемуся его неотъемлемой частью.</w:t>
      </w:r>
    </w:p>
    <w:p w:rsidR="00792BF6" w:rsidRPr="005E26B4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 xml:space="preserve">1.3. Взаимодействие Сторон осуществляется в соответствии с Законом Новосибирской области от 01.07.2015 № 583-ОЗ </w:t>
      </w:r>
      <w:r w:rsidRPr="00BF2FB3">
        <w:rPr>
          <w:rFonts w:ascii="Times New Roman" w:hAnsi="Times New Roman" w:cs="Times New Roman"/>
          <w:sz w:val="28"/>
          <w:szCs w:val="28"/>
        </w:rPr>
        <w:t>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 и о внесении изменения в статью 15 закона Новосибирской области «Об использовании земель на территории Новосибирской области»,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942F7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Новосибирской области от 23.11.2015 № 407-п </w:t>
      </w:r>
      <w:r w:rsidRPr="00A942F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A942F7">
        <w:rPr>
          <w:rFonts w:ascii="Times New Roman" w:hAnsi="Times New Roman" w:cs="Times New Roman"/>
          <w:sz w:val="28"/>
          <w:szCs w:val="28"/>
        </w:rPr>
        <w:t>Об утверждении порядка рассмотрения документов, обосновывающих соответствие масштабного инвестиционного проекта критериям, установленным Законом Новосибирской области от 01.07.2015 № 583-ОЗ</w:t>
      </w:r>
      <w:r w:rsidRPr="00BF2FB3">
        <w:rPr>
          <w:rFonts w:ascii="Times New Roman" w:hAnsi="Times New Roman" w:cs="Times New Roman"/>
          <w:sz w:val="28"/>
          <w:szCs w:val="28"/>
        </w:rPr>
        <w:t xml:space="preserve"> 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 и о внесении изменения в статью 15 закона Новосибирской области «Об использовании земель на территории Новосибирской области»,  </w:t>
      </w:r>
      <w:r w:rsidRPr="005E26B4">
        <w:rPr>
          <w:rFonts w:ascii="Times New Roman" w:hAnsi="Times New Roman" w:cs="Times New Roman"/>
          <w:sz w:val="28"/>
          <w:szCs w:val="28"/>
        </w:rPr>
        <w:t xml:space="preserve">Порядком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Новониколаевского сельсовета Барабинского района Новосибирской области </w:t>
      </w:r>
      <w:r w:rsidRPr="005E26B4">
        <w:rPr>
          <w:rFonts w:ascii="Times New Roman" w:hAnsi="Times New Roman" w:cs="Times New Roman"/>
          <w:sz w:val="28"/>
          <w:szCs w:val="28"/>
        </w:rPr>
        <w:t xml:space="preserve">ходатайств юридических лиц о реализации масштабных инвестиционных проектов и их соответствии критериям, установленным подпунктом 2 пункта 1 статьи 1 Закона Новосибирской области от 01.07.2015 № 583-ОЗ </w:t>
      </w:r>
      <w:bookmarkStart w:id="0" w:name="_GoBack"/>
      <w:r w:rsidRPr="00BF2FB3">
        <w:rPr>
          <w:rFonts w:ascii="Times New Roman" w:hAnsi="Times New Roman" w:cs="Times New Roman"/>
          <w:sz w:val="28"/>
          <w:szCs w:val="28"/>
        </w:rPr>
        <w:t xml:space="preserve">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 и о внесении изменения в статью 15 закона Новосибирской области «Об использовании земель на территории Новосибирской области»,  </w:t>
      </w:r>
      <w:bookmarkEnd w:id="0"/>
      <w:r w:rsidRPr="005E26B4">
        <w:rPr>
          <w:rFonts w:ascii="Times New Roman" w:hAnsi="Times New Roman" w:cs="Times New Roman"/>
          <w:sz w:val="28"/>
          <w:szCs w:val="28"/>
        </w:rPr>
        <w:t xml:space="preserve">утвержденным ___________________________, а также настоящим Соглашением. </w:t>
      </w:r>
    </w:p>
    <w:p w:rsidR="00792BF6" w:rsidRPr="00A942F7" w:rsidRDefault="00792BF6" w:rsidP="00722CB8">
      <w:pPr>
        <w:pStyle w:val="ListParagraph"/>
        <w:autoSpaceDE w:val="0"/>
        <w:autoSpaceDN w:val="0"/>
        <w:adjustRightInd w:val="0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F7">
        <w:rPr>
          <w:rFonts w:ascii="Times New Roman" w:hAnsi="Times New Roman" w:cs="Times New Roman"/>
          <w:sz w:val="28"/>
          <w:szCs w:val="28"/>
        </w:rPr>
        <w:t xml:space="preserve">1.4. В ходе взаимодействия Стороны действуют исключительно в пределах своей компетенции, определяемой соответствующими правовыми актами. </w:t>
      </w:r>
    </w:p>
    <w:p w:rsidR="00792BF6" w:rsidRPr="00823DF1" w:rsidRDefault="00792BF6" w:rsidP="00722CB8">
      <w:pPr>
        <w:suppressAutoHyphens/>
        <w:ind w:firstLine="709"/>
        <w:jc w:val="center"/>
        <w:rPr>
          <w:b/>
          <w:bCs/>
          <w:sz w:val="28"/>
          <w:szCs w:val="28"/>
        </w:rPr>
      </w:pPr>
    </w:p>
    <w:p w:rsidR="00792BF6" w:rsidRDefault="00792BF6" w:rsidP="00722C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23DF1">
        <w:rPr>
          <w:sz w:val="28"/>
          <w:szCs w:val="28"/>
        </w:rPr>
        <w:t>2. Права и обязанности Сторон</w:t>
      </w:r>
    </w:p>
    <w:p w:rsidR="00792BF6" w:rsidRPr="00823DF1" w:rsidRDefault="00792BF6" w:rsidP="00722CB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2BF6" w:rsidRPr="00823DF1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3DF1">
        <w:rPr>
          <w:sz w:val="28"/>
          <w:szCs w:val="28"/>
        </w:rPr>
        <w:t>2.1. </w:t>
      </w:r>
      <w:r>
        <w:rPr>
          <w:sz w:val="28"/>
          <w:szCs w:val="28"/>
        </w:rPr>
        <w:t>администрация</w:t>
      </w:r>
      <w:r w:rsidRPr="00823DF1">
        <w:rPr>
          <w:sz w:val="28"/>
          <w:szCs w:val="28"/>
        </w:rPr>
        <w:t xml:space="preserve"> вправе: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3DF1">
        <w:rPr>
          <w:sz w:val="28"/>
          <w:szCs w:val="28"/>
        </w:rPr>
        <w:t xml:space="preserve">2.1.1. Запрашивать и получать информацию от </w:t>
      </w:r>
      <w:r>
        <w:rPr>
          <w:sz w:val="28"/>
          <w:szCs w:val="28"/>
        </w:rPr>
        <w:t>Инициатора проекта, с приложением подтверждающих документов</w:t>
      </w:r>
      <w:r w:rsidRPr="00823DF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792BF6" w:rsidRPr="00823DF1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перечислении в полном объеме денежных средств Инициатором проекта на счет Кооператива </w:t>
      </w:r>
      <w:r w:rsidRPr="00823DF1">
        <w:rPr>
          <w:sz w:val="28"/>
          <w:szCs w:val="28"/>
        </w:rPr>
        <w:t xml:space="preserve">на завершение строительства </w:t>
      </w:r>
      <w:r>
        <w:rPr>
          <w:sz w:val="28"/>
          <w:szCs w:val="28"/>
        </w:rPr>
        <w:t>незавершенного строительством объекта;</w:t>
      </w:r>
    </w:p>
    <w:p w:rsidR="00792BF6" w:rsidRDefault="00792BF6" w:rsidP="00722CB8">
      <w:pPr>
        <w:pStyle w:val="ConsPlusNormal"/>
        <w:ind w:firstLine="709"/>
        <w:jc w:val="both"/>
      </w:pPr>
      <w:r w:rsidRPr="00823DF1">
        <w:t xml:space="preserve">о </w:t>
      </w:r>
      <w:r>
        <w:t>ходе заключения договоров участия в долевом строительстве с участниками строительства</w:t>
      </w:r>
      <w:r w:rsidRPr="00153543">
        <w:t xml:space="preserve">, </w:t>
      </w:r>
      <w:r>
        <w:t>указанными в Приложении № 1 к настоящему Соглашению, не реже одного раза в 6 месяцев;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регистрации права собственности на жилые помещения, переданные участникам строительства, указанным в Приложении№ 1 к настоящему Соглашению, в рамках реализации проекта.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2.1.2. </w:t>
      </w:r>
      <w:r w:rsidRPr="00823DF1">
        <w:rPr>
          <w:sz w:val="28"/>
          <w:szCs w:val="28"/>
        </w:rPr>
        <w:t xml:space="preserve">Запрашивать и получать информацию от </w:t>
      </w:r>
      <w:r>
        <w:rPr>
          <w:sz w:val="28"/>
          <w:szCs w:val="28"/>
        </w:rPr>
        <w:t>Кооператива, с приложением подтверждающих документов</w:t>
      </w:r>
      <w:r w:rsidRPr="00823DF1">
        <w:rPr>
          <w:sz w:val="28"/>
          <w:szCs w:val="28"/>
        </w:rPr>
        <w:t>: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перечислении в полном объеме денежных средств Инициатором проекта на счет Кооператива </w:t>
      </w:r>
      <w:r w:rsidRPr="00823DF1">
        <w:rPr>
          <w:sz w:val="28"/>
          <w:szCs w:val="28"/>
        </w:rPr>
        <w:t xml:space="preserve">на завершение строительства </w:t>
      </w:r>
      <w:r>
        <w:rPr>
          <w:sz w:val="28"/>
          <w:szCs w:val="28"/>
        </w:rPr>
        <w:t>незавершенного строительством объекта;</w:t>
      </w:r>
    </w:p>
    <w:p w:rsidR="00792BF6" w:rsidRDefault="00792BF6" w:rsidP="00722CB8">
      <w:pPr>
        <w:pStyle w:val="ConsPlusNormal"/>
        <w:ind w:firstLine="709"/>
        <w:jc w:val="both"/>
      </w:pPr>
      <w:r w:rsidRPr="00823DF1">
        <w:t xml:space="preserve">о </w:t>
      </w:r>
      <w:r>
        <w:t>ходе заключения договоров участия в долевом строительстве с участниками строительства</w:t>
      </w:r>
      <w:r w:rsidRPr="00153543">
        <w:t xml:space="preserve">, </w:t>
      </w:r>
      <w:r>
        <w:t>указанными в Приложении № 1 к настоящему Соглашению, не реже одного раза в 6 месяцев;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праве собственности на жилые помещения, переданные участникам строительства, указанным в </w:t>
      </w:r>
      <w:r w:rsidRPr="00103E92">
        <w:rPr>
          <w:sz w:val="28"/>
          <w:szCs w:val="28"/>
        </w:rPr>
        <w:t xml:space="preserve">Приложении </w:t>
      </w:r>
      <w:r>
        <w:rPr>
          <w:sz w:val="28"/>
          <w:szCs w:val="28"/>
        </w:rPr>
        <w:t>№ 1 к настоящему Соглашению, в рамках реализации проекта.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 администрация обязуется: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 В течение 5</w:t>
      </w:r>
      <w:r w:rsidRPr="00623FC3">
        <w:rPr>
          <w:sz w:val="28"/>
          <w:szCs w:val="28"/>
        </w:rPr>
        <w:t xml:space="preserve"> рабочих дней </w:t>
      </w:r>
      <w:r w:rsidRPr="00103E92">
        <w:rPr>
          <w:sz w:val="28"/>
          <w:szCs w:val="28"/>
        </w:rPr>
        <w:t>со дня издания распоряжения Губернатора Новосибирс</w:t>
      </w:r>
      <w:r>
        <w:rPr>
          <w:sz w:val="28"/>
          <w:szCs w:val="28"/>
        </w:rPr>
        <w:t>кой области, уведомить об этом И</w:t>
      </w:r>
      <w:r w:rsidRPr="00103E92">
        <w:rPr>
          <w:sz w:val="28"/>
          <w:szCs w:val="28"/>
        </w:rPr>
        <w:t>нициатора проекта, с указанием необходи</w:t>
      </w:r>
      <w:r>
        <w:rPr>
          <w:sz w:val="28"/>
          <w:szCs w:val="28"/>
        </w:rPr>
        <w:t>мости исполнения обязательства И</w:t>
      </w:r>
      <w:r w:rsidRPr="00103E92">
        <w:rPr>
          <w:sz w:val="28"/>
          <w:szCs w:val="28"/>
        </w:rPr>
        <w:t>ни</w:t>
      </w:r>
      <w:r>
        <w:rPr>
          <w:sz w:val="28"/>
          <w:szCs w:val="28"/>
        </w:rPr>
        <w:t xml:space="preserve">циатора проекта о перечислении Кооперативу в полном объеме денежных средств </w:t>
      </w:r>
      <w:r w:rsidRPr="00103E92">
        <w:rPr>
          <w:sz w:val="28"/>
          <w:szCs w:val="28"/>
        </w:rPr>
        <w:t xml:space="preserve">на завершение строительства </w:t>
      </w:r>
      <w:r>
        <w:rPr>
          <w:sz w:val="28"/>
          <w:szCs w:val="28"/>
        </w:rPr>
        <w:t>незавершенного строительством объекта.</w:t>
      </w:r>
    </w:p>
    <w:p w:rsidR="00792BF6" w:rsidRPr="00B459D9" w:rsidRDefault="00792BF6" w:rsidP="00722CB8">
      <w:pPr>
        <w:suppressAutoHyphens/>
        <w:ind w:firstLine="709"/>
        <w:jc w:val="both"/>
        <w:rPr>
          <w:sz w:val="28"/>
          <w:szCs w:val="28"/>
        </w:rPr>
      </w:pPr>
      <w:r w:rsidRPr="00B17EB7">
        <w:rPr>
          <w:sz w:val="28"/>
          <w:szCs w:val="28"/>
        </w:rPr>
        <w:t>2.2.2</w:t>
      </w:r>
      <w:r w:rsidRPr="00B459D9">
        <w:rPr>
          <w:sz w:val="28"/>
          <w:szCs w:val="28"/>
        </w:rPr>
        <w:t>.</w:t>
      </w:r>
      <w:r>
        <w:rPr>
          <w:sz w:val="28"/>
          <w:szCs w:val="28"/>
        </w:rPr>
        <w:t xml:space="preserve"> В случае </w:t>
      </w:r>
      <w:r w:rsidRPr="00481B2C">
        <w:rPr>
          <w:sz w:val="28"/>
          <w:szCs w:val="28"/>
        </w:rPr>
        <w:t>если отсутствует утвержденный проект межевания территории</w:t>
      </w:r>
      <w:r>
        <w:rPr>
          <w:sz w:val="28"/>
          <w:szCs w:val="28"/>
        </w:rPr>
        <w:t>, у</w:t>
      </w:r>
      <w:r w:rsidRPr="00B459D9">
        <w:rPr>
          <w:sz w:val="28"/>
          <w:szCs w:val="28"/>
        </w:rPr>
        <w:t>твердить муниципальным правовым актом схему расположения земельного участка н</w:t>
      </w:r>
      <w:r>
        <w:rPr>
          <w:sz w:val="28"/>
          <w:szCs w:val="28"/>
        </w:rPr>
        <w:t xml:space="preserve">а кадастровом плане территории </w:t>
      </w:r>
      <w:r w:rsidRPr="00B459D9">
        <w:rPr>
          <w:sz w:val="28"/>
          <w:szCs w:val="28"/>
        </w:rPr>
        <w:t xml:space="preserve">и направить в течение </w:t>
      </w:r>
      <w:r>
        <w:rPr>
          <w:sz w:val="28"/>
          <w:szCs w:val="28"/>
        </w:rPr>
        <w:t>5</w:t>
      </w:r>
      <w:r w:rsidRPr="00B459D9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 w:rsidRPr="00B459D9">
        <w:rPr>
          <w:sz w:val="28"/>
          <w:szCs w:val="28"/>
        </w:rPr>
        <w:t xml:space="preserve"> дней три экземпляра копий муниципального правового акта об утверждении схемы </w:t>
      </w:r>
      <w:r>
        <w:rPr>
          <w:sz w:val="28"/>
          <w:szCs w:val="28"/>
        </w:rPr>
        <w:t>И</w:t>
      </w:r>
      <w:r w:rsidRPr="00B459D9">
        <w:rPr>
          <w:sz w:val="28"/>
          <w:szCs w:val="28"/>
        </w:rPr>
        <w:t>нициатору проекта</w:t>
      </w:r>
      <w:r>
        <w:rPr>
          <w:sz w:val="28"/>
          <w:szCs w:val="28"/>
        </w:rPr>
        <w:t xml:space="preserve"> 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</w:t>
      </w:r>
      <w:r w:rsidRPr="004C3252">
        <w:rPr>
          <w:sz w:val="28"/>
          <w:szCs w:val="28"/>
        </w:rPr>
        <w:t>.</w:t>
      </w:r>
      <w:r>
        <w:rPr>
          <w:sz w:val="28"/>
          <w:szCs w:val="28"/>
        </w:rPr>
        <w:t> Предоставить земельный участок И</w:t>
      </w:r>
      <w:r w:rsidRPr="004C3252">
        <w:rPr>
          <w:sz w:val="28"/>
          <w:szCs w:val="28"/>
        </w:rPr>
        <w:t>нициатору проекта в аренду без проведения торгов на основании распоряжения Губ</w:t>
      </w:r>
      <w:r>
        <w:rPr>
          <w:sz w:val="28"/>
          <w:szCs w:val="28"/>
        </w:rPr>
        <w:t>ернатора Новосибирской области: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кадастрового учета земельного участка;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3252">
        <w:rPr>
          <w:sz w:val="28"/>
          <w:szCs w:val="28"/>
        </w:rPr>
        <w:t xml:space="preserve">при </w:t>
      </w:r>
      <w:r>
        <w:rPr>
          <w:sz w:val="28"/>
          <w:szCs w:val="28"/>
        </w:rPr>
        <w:t>исполнении И</w:t>
      </w:r>
      <w:r w:rsidRPr="004C3252">
        <w:rPr>
          <w:sz w:val="28"/>
          <w:szCs w:val="28"/>
        </w:rPr>
        <w:t xml:space="preserve">нициатором проекта </w:t>
      </w:r>
      <w:r>
        <w:rPr>
          <w:sz w:val="28"/>
          <w:szCs w:val="28"/>
        </w:rPr>
        <w:t>обязательства о перечислении К</w:t>
      </w:r>
      <w:r w:rsidRPr="00103E92">
        <w:rPr>
          <w:sz w:val="28"/>
          <w:szCs w:val="28"/>
        </w:rPr>
        <w:t xml:space="preserve">ооперативу </w:t>
      </w:r>
      <w:r>
        <w:rPr>
          <w:sz w:val="28"/>
          <w:szCs w:val="28"/>
        </w:rPr>
        <w:t xml:space="preserve">в полном объеме </w:t>
      </w:r>
      <w:r w:rsidRPr="00103E92">
        <w:rPr>
          <w:sz w:val="28"/>
          <w:szCs w:val="28"/>
        </w:rPr>
        <w:t>денежн</w:t>
      </w:r>
      <w:r>
        <w:rPr>
          <w:sz w:val="28"/>
          <w:szCs w:val="28"/>
        </w:rPr>
        <w:t xml:space="preserve">ых средств </w:t>
      </w:r>
      <w:r w:rsidRPr="00103E92">
        <w:rPr>
          <w:sz w:val="28"/>
          <w:szCs w:val="28"/>
        </w:rPr>
        <w:t xml:space="preserve">на завершение строительства </w:t>
      </w:r>
      <w:r>
        <w:rPr>
          <w:sz w:val="28"/>
          <w:szCs w:val="28"/>
        </w:rPr>
        <w:t>незавершенного строительством объекта.</w:t>
      </w:r>
    </w:p>
    <w:p w:rsidR="00792BF6" w:rsidRPr="00B459D9" w:rsidRDefault="00792BF6" w:rsidP="00722CB8">
      <w:pPr>
        <w:pStyle w:val="ConsPlusNormal"/>
        <w:ind w:firstLine="709"/>
        <w:jc w:val="both"/>
      </w:pPr>
      <w:r>
        <w:t xml:space="preserve">2.2.4. </w:t>
      </w:r>
      <w:r w:rsidRPr="00B459D9">
        <w:t>В соответствии с законодательством</w:t>
      </w:r>
      <w:r>
        <w:t>,</w:t>
      </w:r>
      <w:r w:rsidRPr="00B459D9">
        <w:t xml:space="preserve"> не разглашать персональные данные </w:t>
      </w:r>
      <w:r>
        <w:t>граждан</w:t>
      </w:r>
      <w:r w:rsidRPr="00B459D9">
        <w:t>, указанные</w:t>
      </w:r>
      <w:r>
        <w:t xml:space="preserve"> в Приложениях № 1, № 2</w:t>
      </w:r>
      <w:r w:rsidRPr="00B459D9">
        <w:t xml:space="preserve"> к настоящему Соглашению.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Инициатор проекта обязуется</w:t>
      </w:r>
      <w:r w:rsidRPr="00823DF1">
        <w:rPr>
          <w:sz w:val="28"/>
          <w:szCs w:val="28"/>
        </w:rPr>
        <w:t>:</w:t>
      </w:r>
    </w:p>
    <w:p w:rsidR="00792BF6" w:rsidRPr="00B459D9" w:rsidRDefault="00792BF6" w:rsidP="00722CB8">
      <w:pPr>
        <w:pStyle w:val="ConsPlusNormal"/>
        <w:ind w:firstLine="709"/>
        <w:jc w:val="both"/>
      </w:pPr>
      <w:r>
        <w:t>2.3.1</w:t>
      </w:r>
      <w:r w:rsidRPr="001B5F80">
        <w:t>. </w:t>
      </w:r>
      <w:r>
        <w:t>В случае отсутствия кадастрового учета земельного участка, о</w:t>
      </w:r>
      <w:r w:rsidRPr="001B5F80">
        <w:t xml:space="preserve">существить за свой счет </w:t>
      </w:r>
      <w:r>
        <w:t>постановку на кадастровый учет з</w:t>
      </w:r>
      <w:r w:rsidRPr="001B5F80">
        <w:t>емельного участка и п</w:t>
      </w:r>
      <w:r>
        <w:t>редставить кадастровый паспорт з</w:t>
      </w:r>
      <w:r w:rsidRPr="001B5F80">
        <w:t xml:space="preserve">емельного участка </w:t>
      </w:r>
      <w:r>
        <w:t>администрации.</w:t>
      </w:r>
    </w:p>
    <w:p w:rsidR="00792BF6" w:rsidRPr="00534CCD" w:rsidRDefault="00792BF6" w:rsidP="00722C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4CCD">
        <w:rPr>
          <w:sz w:val="28"/>
          <w:szCs w:val="28"/>
        </w:rPr>
        <w:t>2.3.</w:t>
      </w:r>
      <w:r>
        <w:rPr>
          <w:sz w:val="28"/>
          <w:szCs w:val="28"/>
        </w:rPr>
        <w:t>2. </w:t>
      </w:r>
      <w:r w:rsidRPr="00534CCD">
        <w:rPr>
          <w:sz w:val="28"/>
          <w:szCs w:val="28"/>
        </w:rPr>
        <w:t>Построить на земельном участке  в соответствии с эскизным проектом</w:t>
      </w:r>
      <w:r>
        <w:rPr>
          <w:sz w:val="28"/>
          <w:szCs w:val="28"/>
        </w:rPr>
        <w:t xml:space="preserve"> многоквартирный дом (многоквартирные дома</w:t>
      </w:r>
      <w:r w:rsidRPr="00534CCD">
        <w:rPr>
          <w:sz w:val="28"/>
          <w:szCs w:val="28"/>
        </w:rPr>
        <w:t xml:space="preserve">), общей площадью </w:t>
      </w:r>
      <w:r>
        <w:rPr>
          <w:sz w:val="28"/>
          <w:szCs w:val="28"/>
        </w:rPr>
        <w:t>______________</w:t>
      </w:r>
      <w:r w:rsidRPr="00534CCD">
        <w:rPr>
          <w:sz w:val="28"/>
          <w:szCs w:val="28"/>
        </w:rPr>
        <w:t xml:space="preserve">квадратных метров, общая площадь жилых помещений в таких домах </w:t>
      </w:r>
      <w:r>
        <w:rPr>
          <w:sz w:val="28"/>
          <w:szCs w:val="28"/>
        </w:rPr>
        <w:t xml:space="preserve"> будет </w:t>
      </w:r>
      <w:r w:rsidRPr="00534CCD">
        <w:rPr>
          <w:sz w:val="28"/>
          <w:szCs w:val="28"/>
        </w:rPr>
        <w:t>составл</w:t>
      </w:r>
      <w:r>
        <w:rPr>
          <w:sz w:val="28"/>
          <w:szCs w:val="28"/>
        </w:rPr>
        <w:t>ять</w:t>
      </w:r>
      <w:r w:rsidRPr="00534CCD">
        <w:rPr>
          <w:sz w:val="28"/>
          <w:szCs w:val="28"/>
        </w:rPr>
        <w:t>___________ квадратных метров</w:t>
      </w:r>
      <w:r>
        <w:rPr>
          <w:sz w:val="28"/>
          <w:szCs w:val="28"/>
        </w:rPr>
        <w:t>.</w:t>
      </w:r>
    </w:p>
    <w:p w:rsidR="00792BF6" w:rsidRDefault="00792BF6" w:rsidP="00722C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2.3.3. П</w:t>
      </w:r>
      <w:r w:rsidRPr="00B413A5">
        <w:rPr>
          <w:sz w:val="28"/>
          <w:szCs w:val="28"/>
        </w:rPr>
        <w:t xml:space="preserve">ередать в собственность </w:t>
      </w:r>
      <w:r>
        <w:rPr>
          <w:sz w:val="28"/>
          <w:szCs w:val="28"/>
        </w:rPr>
        <w:t xml:space="preserve">участникам строительства, указанным в Приложении № 1 к настоящему Соглашению, _______________ </w:t>
      </w:r>
      <w:r w:rsidRPr="00B413A5">
        <w:rPr>
          <w:sz w:val="28"/>
          <w:szCs w:val="28"/>
        </w:rPr>
        <w:t>квадратных метров жилых помещений</w:t>
      </w:r>
      <w:r>
        <w:rPr>
          <w:sz w:val="28"/>
          <w:szCs w:val="28"/>
        </w:rPr>
        <w:t xml:space="preserve"> в соответствии с Приложением № 1 к настоящему Соглашению.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2.3.4.</w:t>
      </w:r>
      <w:r w:rsidRPr="008E5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течение 10 рабочих дней с момента получения  от администрации уведомления, указанного </w:t>
      </w:r>
      <w:r w:rsidRPr="00103E92">
        <w:rPr>
          <w:sz w:val="28"/>
          <w:szCs w:val="28"/>
        </w:rPr>
        <w:t>в пункте 2.2.1  настоящего Соглашения</w:t>
      </w:r>
      <w:r>
        <w:rPr>
          <w:sz w:val="28"/>
          <w:szCs w:val="28"/>
        </w:rPr>
        <w:t>, перечислить Кооперативу в полном объеме денежные средства на завершение строительства незавершенного строительством объекта.</w:t>
      </w:r>
    </w:p>
    <w:p w:rsidR="00792BF6" w:rsidRDefault="00792BF6" w:rsidP="00722CB8">
      <w:pPr>
        <w:pStyle w:val="ConsPlusNormal"/>
        <w:ind w:firstLine="709"/>
        <w:jc w:val="both"/>
      </w:pPr>
      <w:r>
        <w:t>2.3.5.Заключить договор аренды земельного участка, содержащий:</w:t>
      </w:r>
    </w:p>
    <w:p w:rsidR="00792BF6" w:rsidRDefault="00792BF6" w:rsidP="00722CB8">
      <w:pPr>
        <w:pStyle w:val="ConsPlusNormal"/>
        <w:ind w:firstLine="709"/>
        <w:jc w:val="both"/>
      </w:pPr>
      <w:r>
        <w:t>условие об обязательствах, указанных в пунктах 2.3.2., 2.3.3. настоящего Соглашения;</w:t>
      </w:r>
    </w:p>
    <w:p w:rsidR="00792BF6" w:rsidRDefault="00792BF6" w:rsidP="00722CB8">
      <w:pPr>
        <w:pStyle w:val="ConsPlusNormal"/>
        <w:ind w:firstLine="709"/>
        <w:jc w:val="both"/>
      </w:pPr>
      <w:r>
        <w:t xml:space="preserve">условие </w:t>
      </w:r>
      <w:r w:rsidRPr="00B413A5">
        <w:t xml:space="preserve">о запрете </w:t>
      </w:r>
      <w:r>
        <w:t>на пере</w:t>
      </w:r>
      <w:r w:rsidRPr="00B413A5">
        <w:t>да</w:t>
      </w:r>
      <w:r>
        <w:t>чу</w:t>
      </w:r>
      <w:r w:rsidRPr="00B413A5">
        <w:t xml:space="preserve"> свои</w:t>
      </w:r>
      <w:r>
        <w:t>х</w:t>
      </w:r>
      <w:r w:rsidRPr="00B413A5">
        <w:t xml:space="preserve"> прав и обязанност</w:t>
      </w:r>
      <w:r>
        <w:t>ей</w:t>
      </w:r>
      <w:r w:rsidRPr="00B413A5">
        <w:t xml:space="preserve"> по договору аренды земельного участка т</w:t>
      </w:r>
      <w:r>
        <w:t>ретьему лицу, в том числе передаче</w:t>
      </w:r>
      <w:r w:rsidRPr="00B413A5">
        <w:t xml:space="preserve"> арендны</w:t>
      </w:r>
      <w:r>
        <w:t>х</w:t>
      </w:r>
      <w:r w:rsidRPr="00B413A5">
        <w:t xml:space="preserve"> прав </w:t>
      </w:r>
      <w:r>
        <w:t>на земельный</w:t>
      </w:r>
      <w:r w:rsidRPr="00B413A5">
        <w:t xml:space="preserve"> участ</w:t>
      </w:r>
      <w:r>
        <w:t>о</w:t>
      </w:r>
      <w:r w:rsidRPr="00B413A5">
        <w:t>к в залог</w:t>
      </w:r>
      <w:r>
        <w:t>,</w:t>
      </w:r>
      <w:r w:rsidRPr="00B413A5">
        <w:t xml:space="preserve"> вн</w:t>
      </w:r>
      <w:r>
        <w:t>есении</w:t>
      </w:r>
      <w:r w:rsidRPr="00B413A5">
        <w:t xml:space="preserve"> их в качестве вклада в уставный капитал хозяйственного товарищества или общества</w:t>
      </w:r>
      <w:r>
        <w:t>, внесении</w:t>
      </w:r>
      <w:r w:rsidRPr="00B413A5">
        <w:t xml:space="preserve"> паевого взноса в</w:t>
      </w:r>
      <w:r>
        <w:t> </w:t>
      </w:r>
      <w:r w:rsidRPr="00B413A5">
        <w:t>производственный кооператив</w:t>
      </w:r>
      <w:bookmarkStart w:id="1" w:name="Par1"/>
      <w:bookmarkEnd w:id="1"/>
      <w:r>
        <w:t>;</w:t>
      </w:r>
    </w:p>
    <w:p w:rsidR="00792BF6" w:rsidRDefault="00792BF6" w:rsidP="00722CB8">
      <w:pPr>
        <w:pStyle w:val="ConsPlusNormal"/>
        <w:ind w:firstLine="709"/>
        <w:jc w:val="both"/>
      </w:pPr>
      <w:r>
        <w:t xml:space="preserve">условие о возможности прекращения договора аренды земельного участка только после полного исполнения Инициатором проекта обязательств, предусмотренных настоящим Соглашением. </w:t>
      </w:r>
    </w:p>
    <w:p w:rsidR="00792BF6" w:rsidRDefault="00792BF6" w:rsidP="00722CB8">
      <w:pPr>
        <w:pStyle w:val="ConsPlusNormal"/>
        <w:ind w:firstLine="709"/>
        <w:jc w:val="both"/>
      </w:pPr>
      <w:r>
        <w:t xml:space="preserve">2.3.6. Не позднее 6 месяцев с момента заключения договора аренды земельного участка с Инициатором проекта, и не реже одного раза в 6 месяцев  предоставлять администрации информацию о ходе заключения договоров </w:t>
      </w:r>
      <w:r w:rsidRPr="00103E92">
        <w:t xml:space="preserve">участия </w:t>
      </w:r>
      <w:r>
        <w:t xml:space="preserve">в долевом строительстве </w:t>
      </w:r>
      <w:r w:rsidRPr="00103E92">
        <w:t xml:space="preserve">с </w:t>
      </w:r>
      <w:r>
        <w:t>участниками строительства</w:t>
      </w:r>
      <w:r w:rsidRPr="00103E92">
        <w:t>, указанными в Приложении</w:t>
      </w:r>
      <w:r>
        <w:t xml:space="preserve"> № 1</w:t>
      </w:r>
      <w:r w:rsidRPr="00103E92">
        <w:t xml:space="preserve"> к настоящему Соглашению, с приложением подтверждающих документов</w:t>
      </w:r>
      <w:r>
        <w:t>.</w:t>
      </w:r>
    </w:p>
    <w:p w:rsidR="00792BF6" w:rsidRPr="00534CCD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2.3.7</w:t>
      </w:r>
      <w:r w:rsidRPr="00103E92">
        <w:rPr>
          <w:sz w:val="28"/>
          <w:szCs w:val="28"/>
        </w:rPr>
        <w:t xml:space="preserve">. Не позднее двух лет с момента заключения договора аренды земельного участка с </w:t>
      </w:r>
      <w:r>
        <w:rPr>
          <w:sz w:val="28"/>
          <w:szCs w:val="28"/>
        </w:rPr>
        <w:t>И</w:t>
      </w:r>
      <w:r w:rsidRPr="00103E92">
        <w:rPr>
          <w:sz w:val="28"/>
          <w:szCs w:val="28"/>
        </w:rPr>
        <w:t>ни</w:t>
      </w:r>
      <w:r>
        <w:rPr>
          <w:sz w:val="28"/>
          <w:szCs w:val="28"/>
        </w:rPr>
        <w:t>циатором проекта, предоставить администрации</w:t>
      </w:r>
      <w:r w:rsidRPr="00103E92">
        <w:rPr>
          <w:sz w:val="28"/>
          <w:szCs w:val="28"/>
        </w:rPr>
        <w:t xml:space="preserve"> отчет о заключении договоров </w:t>
      </w:r>
      <w:r w:rsidRPr="00526F4C">
        <w:rPr>
          <w:sz w:val="28"/>
          <w:szCs w:val="28"/>
        </w:rPr>
        <w:t>участия в долевом строительстве</w:t>
      </w:r>
      <w:r>
        <w:t xml:space="preserve"> </w:t>
      </w:r>
      <w:r w:rsidRPr="00103E92">
        <w:rPr>
          <w:sz w:val="28"/>
          <w:szCs w:val="28"/>
        </w:rPr>
        <w:t xml:space="preserve">с </w:t>
      </w:r>
      <w:r>
        <w:rPr>
          <w:sz w:val="28"/>
          <w:szCs w:val="28"/>
        </w:rPr>
        <w:t>участниками строительства</w:t>
      </w:r>
      <w:r w:rsidRPr="00103E92">
        <w:rPr>
          <w:sz w:val="28"/>
          <w:szCs w:val="28"/>
        </w:rPr>
        <w:t xml:space="preserve">, указанными в Приложении </w:t>
      </w:r>
      <w:r>
        <w:rPr>
          <w:sz w:val="28"/>
          <w:szCs w:val="28"/>
        </w:rPr>
        <w:t xml:space="preserve">№ 1 </w:t>
      </w:r>
      <w:r w:rsidRPr="00103E92">
        <w:rPr>
          <w:sz w:val="28"/>
          <w:szCs w:val="28"/>
        </w:rPr>
        <w:t>к настоящему Соглашению, с прилож</w:t>
      </w:r>
      <w:r>
        <w:rPr>
          <w:sz w:val="28"/>
          <w:szCs w:val="28"/>
        </w:rPr>
        <w:t>ением подтверждающих документов.</w:t>
      </w:r>
    </w:p>
    <w:p w:rsidR="00792BF6" w:rsidRDefault="00792BF6" w:rsidP="00722CB8">
      <w:pPr>
        <w:pStyle w:val="ConsPlusNormal"/>
        <w:ind w:firstLine="709"/>
        <w:jc w:val="both"/>
      </w:pPr>
      <w:r w:rsidRPr="00103E92">
        <w:t>2.3.</w:t>
      </w:r>
      <w:r>
        <w:t>8</w:t>
      </w:r>
      <w:r w:rsidRPr="00103E92">
        <w:t xml:space="preserve">. </w:t>
      </w:r>
      <w:r>
        <w:t xml:space="preserve">По окончании срока реализации проекта, указанного в пункте 1.2.  настоящего Соглашения </w:t>
      </w:r>
      <w:r w:rsidRPr="0074631F">
        <w:t>предостав</w:t>
      </w:r>
      <w:r>
        <w:t>ить администрации</w:t>
      </w:r>
      <w:r w:rsidRPr="0074631F">
        <w:t xml:space="preserve"> отчет о передаче жилых помещений в собственность </w:t>
      </w:r>
      <w:r>
        <w:t>участникам строительства</w:t>
      </w:r>
      <w:r w:rsidRPr="0074631F">
        <w:t xml:space="preserve">, </w:t>
      </w:r>
      <w:r>
        <w:t xml:space="preserve">указанным в Приложении № 1 к настоящему Соглашению, </w:t>
      </w:r>
      <w:r w:rsidRPr="00103E92">
        <w:t>с приложением подтверждающих документов</w:t>
      </w:r>
      <w:r>
        <w:t>.</w:t>
      </w:r>
    </w:p>
    <w:p w:rsidR="00792BF6" w:rsidRPr="00B459D9" w:rsidRDefault="00792BF6" w:rsidP="00722CB8">
      <w:pPr>
        <w:pStyle w:val="ConsPlusNormal"/>
        <w:ind w:firstLine="709"/>
        <w:jc w:val="both"/>
      </w:pPr>
      <w:r>
        <w:t>2.3.9.</w:t>
      </w:r>
      <w:r w:rsidRPr="00B459D9">
        <w:t xml:space="preserve"> В соответствии с законодательством</w:t>
      </w:r>
      <w:r>
        <w:t>,</w:t>
      </w:r>
      <w:r w:rsidRPr="00B459D9">
        <w:t xml:space="preserve"> не разглашать персональные данные </w:t>
      </w:r>
      <w:r>
        <w:t>граждан</w:t>
      </w:r>
      <w:r w:rsidRPr="00B459D9">
        <w:t>, указанные</w:t>
      </w:r>
      <w:r>
        <w:t xml:space="preserve"> в Приложениях № 1, № 2</w:t>
      </w:r>
      <w:r w:rsidRPr="00B459D9">
        <w:t xml:space="preserve"> к настоящему Соглашению.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823DF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Кооператив </w:t>
      </w:r>
      <w:r w:rsidRPr="00823DF1">
        <w:rPr>
          <w:sz w:val="28"/>
          <w:szCs w:val="28"/>
        </w:rPr>
        <w:t>обязуется:</w:t>
      </w:r>
    </w:p>
    <w:p w:rsidR="00792BF6" w:rsidRPr="00A7535A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535A">
        <w:rPr>
          <w:sz w:val="28"/>
          <w:szCs w:val="28"/>
        </w:rPr>
        <w:t>2.4.1. Сформировать из членов Кооператива список участников строительства, выразивших согласие заключить с Инициатором проекта договоры участия в долевом строительстве многоквартирного дома на земельном участке, предоставляемом Инициатору проекта в рамках реализации проекта.</w:t>
      </w:r>
    </w:p>
    <w:p w:rsidR="00792BF6" w:rsidRPr="00A7535A" w:rsidRDefault="00792BF6" w:rsidP="00722CB8">
      <w:pPr>
        <w:tabs>
          <w:tab w:val="left" w:pos="1418"/>
        </w:tabs>
        <w:autoSpaceDE w:val="0"/>
        <w:autoSpaceDN w:val="0"/>
        <w:adjustRightInd w:val="0"/>
        <w:ind w:left="-142" w:firstLine="709"/>
        <w:jc w:val="both"/>
        <w:rPr>
          <w:sz w:val="28"/>
          <w:szCs w:val="28"/>
        </w:rPr>
      </w:pPr>
      <w:r w:rsidRPr="00A7535A">
        <w:rPr>
          <w:sz w:val="28"/>
          <w:szCs w:val="28"/>
        </w:rPr>
        <w:t xml:space="preserve">2.4.2. Предоставить </w:t>
      </w:r>
      <w:r>
        <w:rPr>
          <w:sz w:val="28"/>
          <w:szCs w:val="28"/>
        </w:rPr>
        <w:t>администрации</w:t>
      </w:r>
      <w:r w:rsidRPr="00A7535A">
        <w:rPr>
          <w:sz w:val="28"/>
          <w:szCs w:val="28"/>
        </w:rPr>
        <w:t xml:space="preserve"> список участников строительства, указанных в пункте 2.4.1. настоящего Соглашения, по форме согласно Приложению № 2 к настоящему Соглашению и письменное согласие таких участников строительства по форме согласно Приложению № 3 к настоящему Соглашению.</w:t>
      </w:r>
    </w:p>
    <w:p w:rsidR="00792BF6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2.4.3</w:t>
      </w:r>
      <w:r w:rsidRPr="00823DF1">
        <w:rPr>
          <w:sz w:val="28"/>
          <w:szCs w:val="28"/>
        </w:rPr>
        <w:t>. </w:t>
      </w:r>
      <w:r>
        <w:rPr>
          <w:sz w:val="28"/>
          <w:szCs w:val="28"/>
        </w:rPr>
        <w:t>В течение 5 рабочих дней с момента поступления на счет Кооператива   от Инициатора проекта денежных средств в полном объеме, письменно уведомить об этом администрацию, с приложением подтверждающих платежных документов.</w:t>
      </w:r>
    </w:p>
    <w:p w:rsidR="00792BF6" w:rsidRPr="00D02993" w:rsidRDefault="00792BF6" w:rsidP="00722CB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2.4.4</w:t>
      </w:r>
      <w:r w:rsidRPr="00D02993">
        <w:rPr>
          <w:sz w:val="28"/>
          <w:szCs w:val="28"/>
        </w:rPr>
        <w:t xml:space="preserve">. Направить денежные средства </w:t>
      </w:r>
      <w:r>
        <w:rPr>
          <w:sz w:val="28"/>
          <w:szCs w:val="28"/>
        </w:rPr>
        <w:t>в полном объеме</w:t>
      </w:r>
      <w:r w:rsidRPr="00D02993">
        <w:rPr>
          <w:sz w:val="28"/>
          <w:szCs w:val="28"/>
        </w:rPr>
        <w:t xml:space="preserve"> на завершение строительства </w:t>
      </w:r>
      <w:r>
        <w:rPr>
          <w:sz w:val="28"/>
          <w:szCs w:val="28"/>
        </w:rPr>
        <w:t xml:space="preserve">незавершенного строительством объекта, </w:t>
      </w:r>
      <w:r w:rsidRPr="00D02993">
        <w:rPr>
          <w:sz w:val="28"/>
          <w:szCs w:val="28"/>
        </w:rPr>
        <w:t>исходя из необходимости достижения заданного результата и эффективности использования денежных средств и по окончан</w:t>
      </w:r>
      <w:r>
        <w:rPr>
          <w:sz w:val="28"/>
          <w:szCs w:val="28"/>
        </w:rPr>
        <w:t>ии строительства представить в администрацию</w:t>
      </w:r>
      <w:r w:rsidRPr="00D02993">
        <w:rPr>
          <w:sz w:val="28"/>
          <w:szCs w:val="28"/>
        </w:rPr>
        <w:t xml:space="preserve"> </w:t>
      </w:r>
      <w:r>
        <w:rPr>
          <w:sz w:val="28"/>
          <w:szCs w:val="28"/>
        </w:rPr>
        <w:t>отчет об использовании</w:t>
      </w:r>
      <w:r w:rsidRPr="00103E92">
        <w:rPr>
          <w:sz w:val="28"/>
          <w:szCs w:val="28"/>
        </w:rPr>
        <w:t xml:space="preserve"> указанных денежных средств.</w:t>
      </w:r>
    </w:p>
    <w:p w:rsidR="00792BF6" w:rsidRPr="00823DF1" w:rsidRDefault="00792BF6" w:rsidP="00722CB8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2.4.5</w:t>
      </w:r>
      <w:r w:rsidRPr="00823DF1">
        <w:rPr>
          <w:sz w:val="28"/>
          <w:szCs w:val="28"/>
        </w:rPr>
        <w:t>. В соответствии с законодательством</w:t>
      </w:r>
      <w:r>
        <w:rPr>
          <w:sz w:val="28"/>
          <w:szCs w:val="28"/>
        </w:rPr>
        <w:t>,</w:t>
      </w:r>
      <w:r w:rsidRPr="00823DF1">
        <w:rPr>
          <w:sz w:val="28"/>
          <w:szCs w:val="28"/>
        </w:rPr>
        <w:t xml:space="preserve"> не разглашать персональн</w:t>
      </w:r>
      <w:r>
        <w:rPr>
          <w:sz w:val="28"/>
          <w:szCs w:val="28"/>
        </w:rPr>
        <w:t>ые данные граждан, указанные в Приложениях № 1, № 2 к настоящему Соглашению.</w:t>
      </w:r>
    </w:p>
    <w:p w:rsidR="00792BF6" w:rsidRDefault="00792BF6" w:rsidP="00722CB8">
      <w:pPr>
        <w:jc w:val="center"/>
        <w:rPr>
          <w:sz w:val="28"/>
          <w:szCs w:val="28"/>
        </w:rPr>
      </w:pPr>
    </w:p>
    <w:p w:rsidR="00792BF6" w:rsidRDefault="00792BF6" w:rsidP="00722CB8">
      <w:pPr>
        <w:jc w:val="center"/>
        <w:rPr>
          <w:sz w:val="28"/>
          <w:szCs w:val="28"/>
        </w:rPr>
      </w:pPr>
      <w:r w:rsidRPr="00823DF1">
        <w:rPr>
          <w:sz w:val="28"/>
          <w:szCs w:val="28"/>
        </w:rPr>
        <w:t>3. Ответственность сторон</w:t>
      </w:r>
    </w:p>
    <w:p w:rsidR="00792BF6" w:rsidRPr="00823DF1" w:rsidRDefault="00792BF6" w:rsidP="00722CB8">
      <w:pPr>
        <w:jc w:val="center"/>
        <w:rPr>
          <w:sz w:val="28"/>
          <w:szCs w:val="28"/>
        </w:rPr>
      </w:pPr>
    </w:p>
    <w:p w:rsidR="00792BF6" w:rsidRDefault="00792BF6" w:rsidP="00722CB8">
      <w:pPr>
        <w:ind w:firstLine="709"/>
        <w:jc w:val="both"/>
        <w:rPr>
          <w:sz w:val="28"/>
          <w:szCs w:val="28"/>
        </w:rPr>
      </w:pPr>
      <w:r w:rsidRPr="00823DF1">
        <w:rPr>
          <w:sz w:val="28"/>
          <w:szCs w:val="28"/>
        </w:rPr>
        <w:t>3.1. Стороны несут ответственность за нарушение принятых на себя обязательств в соответствии с законодательством Российской Федерации.</w:t>
      </w:r>
    </w:p>
    <w:p w:rsidR="00792BF6" w:rsidRDefault="00792BF6" w:rsidP="00722C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В случае неисполнения Инициатором проекта обязательств, предусмотренных пунктом 2.3.3 настоящего Соглашения, Инициатор проекта обязуется </w:t>
      </w:r>
      <w:r w:rsidRPr="00103E92">
        <w:rPr>
          <w:sz w:val="28"/>
          <w:szCs w:val="28"/>
        </w:rPr>
        <w:t>выплатить</w:t>
      </w:r>
      <w:r>
        <w:rPr>
          <w:sz w:val="28"/>
          <w:szCs w:val="28"/>
        </w:rPr>
        <w:t xml:space="preserve"> каждому участнику строительства, указанному в Приложении № 1 к настоящему Соглашению денежную сумму, определяемую исходя из общей площади жилого помещения, подлежащего передаче участнику строительства и средней рыночной стоимости 1 квадратного метра общей площади жилого помещения по Новосибирской области, установленной федеральным органом исполнительной власти, уполномоченным Правительством Российской Федерации на дату выплаты.</w:t>
      </w:r>
    </w:p>
    <w:p w:rsidR="00792BF6" w:rsidRDefault="00792BF6" w:rsidP="00722CB8">
      <w:pPr>
        <w:jc w:val="center"/>
        <w:rPr>
          <w:sz w:val="28"/>
          <w:szCs w:val="28"/>
        </w:rPr>
      </w:pPr>
    </w:p>
    <w:p w:rsidR="00792BF6" w:rsidRDefault="00792BF6" w:rsidP="00722CB8">
      <w:pPr>
        <w:jc w:val="center"/>
        <w:rPr>
          <w:sz w:val="28"/>
          <w:szCs w:val="28"/>
        </w:rPr>
      </w:pPr>
      <w:r w:rsidRPr="00823DF1">
        <w:rPr>
          <w:sz w:val="28"/>
          <w:szCs w:val="28"/>
        </w:rPr>
        <w:t>4. Заключительные положения</w:t>
      </w:r>
    </w:p>
    <w:p w:rsidR="00792BF6" w:rsidRPr="00823DF1" w:rsidRDefault="00792BF6" w:rsidP="00722CB8">
      <w:pPr>
        <w:pStyle w:val="BlockText"/>
        <w:ind w:left="0" w:right="-2" w:firstLine="709"/>
      </w:pPr>
      <w:r w:rsidRPr="00823DF1">
        <w:t xml:space="preserve">4.1. Все споры и разногласия, которые могут возникнуть между сторонами по вопросам, не нашедшим своего разрешения в тексте настоящего Соглашения, будут разрешаться путем переговоров на основе действующего законодательства. </w:t>
      </w:r>
    </w:p>
    <w:p w:rsidR="00792BF6" w:rsidRPr="00823DF1" w:rsidRDefault="00792BF6" w:rsidP="00722CB8">
      <w:pPr>
        <w:pStyle w:val="BlockText"/>
        <w:ind w:left="0" w:right="-2" w:firstLine="709"/>
      </w:pPr>
      <w:r w:rsidRPr="00823DF1">
        <w:t>4.2. При не урегулировании в процессе переговоров спорных вопросов споры и разногласия разрешаются в судебном порядке в соответствии с действующим законодательством.</w:t>
      </w:r>
    </w:p>
    <w:p w:rsidR="00792BF6" w:rsidRPr="00823DF1" w:rsidRDefault="00792BF6" w:rsidP="00722CB8">
      <w:pPr>
        <w:pStyle w:val="BlockText"/>
        <w:ind w:left="0" w:right="-2" w:firstLine="709"/>
      </w:pPr>
      <w:r w:rsidRPr="00823DF1">
        <w:t xml:space="preserve">4.3. Все изменения и дополнения, дополнительные соглашения к настоящему Соглашению действительны при условии, если они совершены в письменной форме и подписаны </w:t>
      </w:r>
      <w:r>
        <w:t>С</w:t>
      </w:r>
      <w:r w:rsidRPr="00823DF1">
        <w:t xml:space="preserve">торонами. Соответствующие дополнительные соглашения являются неотъемлемой частью настоящего Соглашения. </w:t>
      </w:r>
    </w:p>
    <w:p w:rsidR="00792BF6" w:rsidRPr="00823DF1" w:rsidRDefault="00792BF6" w:rsidP="00722CB8">
      <w:pPr>
        <w:ind w:firstLine="709"/>
        <w:jc w:val="both"/>
        <w:rPr>
          <w:sz w:val="28"/>
          <w:szCs w:val="28"/>
        </w:rPr>
      </w:pPr>
      <w:r w:rsidRPr="00823DF1">
        <w:rPr>
          <w:sz w:val="28"/>
          <w:szCs w:val="28"/>
        </w:rPr>
        <w:t>4.4. В случае изменения у какой-либо из Сторон места нахождения, наименования, банковских реквизитов и проче</w:t>
      </w:r>
      <w:r>
        <w:rPr>
          <w:sz w:val="28"/>
          <w:szCs w:val="28"/>
        </w:rPr>
        <w:t>го, она извещает в течение 10 (д</w:t>
      </w:r>
      <w:r w:rsidRPr="00823DF1">
        <w:rPr>
          <w:sz w:val="28"/>
          <w:szCs w:val="28"/>
        </w:rPr>
        <w:t>есяти) рабоч</w:t>
      </w:r>
      <w:r>
        <w:rPr>
          <w:sz w:val="28"/>
          <w:szCs w:val="28"/>
        </w:rPr>
        <w:t>их дней письменно об этом другие Стороны</w:t>
      </w:r>
      <w:r w:rsidRPr="00823DF1">
        <w:rPr>
          <w:sz w:val="28"/>
          <w:szCs w:val="28"/>
        </w:rPr>
        <w:t>.</w:t>
      </w:r>
    </w:p>
    <w:p w:rsidR="00792BF6" w:rsidRPr="00823DF1" w:rsidRDefault="00792BF6" w:rsidP="00722CB8">
      <w:pPr>
        <w:pStyle w:val="1"/>
        <w:tabs>
          <w:tab w:val="left" w:pos="1212"/>
        </w:tabs>
        <w:spacing w:line="240" w:lineRule="auto"/>
        <w:ind w:right="20"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823DF1">
        <w:rPr>
          <w:rFonts w:ascii="Times New Roman" w:hAnsi="Times New Roman" w:cs="Times New Roman"/>
          <w:spacing w:val="0"/>
          <w:sz w:val="28"/>
          <w:szCs w:val="28"/>
        </w:rPr>
        <w:t>4.5. Любое уведомление или сообщение, направляемое стор</w:t>
      </w:r>
      <w:r>
        <w:rPr>
          <w:rFonts w:ascii="Times New Roman" w:hAnsi="Times New Roman" w:cs="Times New Roman"/>
          <w:spacing w:val="0"/>
          <w:sz w:val="28"/>
          <w:szCs w:val="28"/>
        </w:rPr>
        <w:t>онами друг другу по настоящему С</w:t>
      </w:r>
      <w:r w:rsidRPr="00823DF1">
        <w:rPr>
          <w:rFonts w:ascii="Times New Roman" w:hAnsi="Times New Roman" w:cs="Times New Roman"/>
          <w:spacing w:val="0"/>
          <w:sz w:val="28"/>
          <w:szCs w:val="28"/>
        </w:rPr>
        <w:t xml:space="preserve">оглашению, должно быть совершено в письменной форме. </w:t>
      </w:r>
    </w:p>
    <w:p w:rsidR="00792BF6" w:rsidRPr="00823DF1" w:rsidRDefault="00792BF6" w:rsidP="00722CB8">
      <w:pPr>
        <w:pStyle w:val="1"/>
        <w:tabs>
          <w:tab w:val="left" w:pos="1212"/>
        </w:tabs>
        <w:spacing w:line="240" w:lineRule="auto"/>
        <w:ind w:right="20"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>Такое уведомление или с</w:t>
      </w:r>
      <w:r w:rsidRPr="00823DF1">
        <w:rPr>
          <w:rFonts w:ascii="Times New Roman" w:hAnsi="Times New Roman" w:cs="Times New Roman"/>
          <w:spacing w:val="0"/>
          <w:sz w:val="28"/>
          <w:szCs w:val="28"/>
        </w:rPr>
        <w:t>ообщение считается направленным надлежащим образом, если оно доставлено адресату посыльным или заказным письмом по адресу, указанному в настоящем соглашении.</w:t>
      </w:r>
    </w:p>
    <w:p w:rsidR="00792BF6" w:rsidRDefault="00792BF6" w:rsidP="00722CB8">
      <w:pPr>
        <w:pStyle w:val="1"/>
        <w:shd w:val="clear" w:color="auto" w:fill="auto"/>
        <w:tabs>
          <w:tab w:val="left" w:pos="1212"/>
        </w:tabs>
        <w:spacing w:line="240" w:lineRule="auto"/>
        <w:ind w:right="20" w:firstLine="709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623FC3">
        <w:rPr>
          <w:rFonts w:ascii="Times New Roman" w:hAnsi="Times New Roman" w:cs="Times New Roman"/>
          <w:spacing w:val="0"/>
          <w:sz w:val="28"/>
          <w:szCs w:val="28"/>
        </w:rPr>
        <w:t>4.6. Соглашение может быть расторгнуто одной из сторон в случае неисполнения или ненадлежащего исполнения другой стороной обязательств по настоящему Соглашению, о чем направляется предварительное уведомление не менее чем за два месяца.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p w:rsidR="00792BF6" w:rsidRPr="00D02993" w:rsidRDefault="00792BF6" w:rsidP="00722CB8">
      <w:pPr>
        <w:suppressAutoHyphens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4.7. В случае невыполнения Инициатором проекта</w:t>
      </w:r>
      <w:r w:rsidRPr="00D02993">
        <w:rPr>
          <w:snapToGrid w:val="0"/>
          <w:sz w:val="28"/>
          <w:szCs w:val="28"/>
        </w:rPr>
        <w:t xml:space="preserve"> обязательства, указанного в пункте 2.3.3</w:t>
      </w:r>
      <w:r>
        <w:rPr>
          <w:snapToGrid w:val="0"/>
          <w:sz w:val="28"/>
          <w:szCs w:val="28"/>
        </w:rPr>
        <w:t xml:space="preserve"> настоящего Соглашения, администрация</w:t>
      </w:r>
      <w:r w:rsidRPr="00D02993">
        <w:rPr>
          <w:snapToGrid w:val="0"/>
          <w:sz w:val="28"/>
          <w:szCs w:val="28"/>
        </w:rPr>
        <w:t xml:space="preserve"> вправе расторгнуть настоящее Соглашение в одностороннем порядке. </w:t>
      </w:r>
    </w:p>
    <w:p w:rsidR="00792BF6" w:rsidRPr="00D02993" w:rsidRDefault="00792BF6" w:rsidP="00722CB8">
      <w:pPr>
        <w:suppressAutoHyphens/>
        <w:ind w:firstLine="709"/>
        <w:jc w:val="both"/>
        <w:rPr>
          <w:sz w:val="28"/>
          <w:szCs w:val="28"/>
        </w:rPr>
      </w:pPr>
      <w:r w:rsidRPr="00D02993">
        <w:rPr>
          <w:snapToGrid w:val="0"/>
          <w:sz w:val="28"/>
          <w:szCs w:val="28"/>
        </w:rPr>
        <w:t>4.8.</w:t>
      </w:r>
      <w:r w:rsidRPr="00D02993">
        <w:rPr>
          <w:sz w:val="28"/>
          <w:szCs w:val="28"/>
        </w:rPr>
        <w:t> В случае расторжения настоящего Соглашения в соответствии с пунк</w:t>
      </w:r>
      <w:r>
        <w:rPr>
          <w:sz w:val="28"/>
          <w:szCs w:val="28"/>
        </w:rPr>
        <w:t>том 4.7. настоящего Соглашения, администрация и К</w:t>
      </w:r>
      <w:r w:rsidRPr="00D02993">
        <w:rPr>
          <w:sz w:val="28"/>
          <w:szCs w:val="28"/>
        </w:rPr>
        <w:t>ооператив не несут ответственности за убыт</w:t>
      </w:r>
      <w:r>
        <w:rPr>
          <w:sz w:val="28"/>
          <w:szCs w:val="28"/>
        </w:rPr>
        <w:t>ки И</w:t>
      </w:r>
      <w:r w:rsidRPr="00D02993">
        <w:rPr>
          <w:sz w:val="28"/>
          <w:szCs w:val="28"/>
        </w:rPr>
        <w:t>нициатора проекта, связанные с началом реализации проекта.</w:t>
      </w:r>
    </w:p>
    <w:p w:rsidR="00792BF6" w:rsidRPr="00823DF1" w:rsidRDefault="00792BF6" w:rsidP="00722CB8">
      <w:pPr>
        <w:pStyle w:val="1"/>
        <w:shd w:val="clear" w:color="auto" w:fill="auto"/>
        <w:tabs>
          <w:tab w:val="left" w:pos="1212"/>
        </w:tabs>
        <w:spacing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Pr="00823DF1">
        <w:rPr>
          <w:rFonts w:ascii="Times New Roman" w:hAnsi="Times New Roman" w:cs="Times New Roman"/>
          <w:sz w:val="28"/>
          <w:szCs w:val="28"/>
        </w:rPr>
        <w:t xml:space="preserve">. Настоящее Соглашение составлено в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23D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Pr="00823DF1">
        <w:rPr>
          <w:rFonts w:ascii="Times New Roman" w:hAnsi="Times New Roman" w:cs="Times New Roman"/>
          <w:sz w:val="28"/>
          <w:szCs w:val="28"/>
        </w:rPr>
        <w:t>) экземплярах, имеющих равную юридическую силу, по одному для каждой из Сторон.</w:t>
      </w:r>
    </w:p>
    <w:p w:rsidR="00792BF6" w:rsidRPr="00823DF1" w:rsidRDefault="00792BF6" w:rsidP="00722C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4.10</w:t>
      </w:r>
      <w:r w:rsidRPr="00823DF1">
        <w:rPr>
          <w:sz w:val="28"/>
          <w:szCs w:val="28"/>
        </w:rPr>
        <w:t xml:space="preserve">. </w:t>
      </w:r>
      <w:r w:rsidRPr="00A63069">
        <w:rPr>
          <w:sz w:val="28"/>
          <w:szCs w:val="28"/>
        </w:rPr>
        <w:t>Настоящее Соглашение вступает в силу с момента издания Распоряжения Губернатора Новосибирской области и действует до полного исполнения Сторонами своих обязательств.</w:t>
      </w:r>
    </w:p>
    <w:p w:rsidR="00792BF6" w:rsidRPr="00823DF1" w:rsidRDefault="00792BF6" w:rsidP="00722CB8">
      <w:pPr>
        <w:jc w:val="center"/>
        <w:rPr>
          <w:sz w:val="28"/>
          <w:szCs w:val="28"/>
        </w:rPr>
      </w:pPr>
    </w:p>
    <w:p w:rsidR="00792BF6" w:rsidRDefault="00792BF6" w:rsidP="00722CB8">
      <w:pPr>
        <w:jc w:val="center"/>
        <w:rPr>
          <w:sz w:val="28"/>
          <w:szCs w:val="28"/>
        </w:rPr>
      </w:pPr>
      <w:r w:rsidRPr="00823DF1">
        <w:rPr>
          <w:sz w:val="28"/>
          <w:szCs w:val="28"/>
        </w:rPr>
        <w:t>5. Юридические адреса, банковские реквизиты и подписи сторон</w:t>
      </w:r>
    </w:p>
    <w:p w:rsidR="00792BF6" w:rsidRPr="001F5872" w:rsidRDefault="00792BF6" w:rsidP="00722CB8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384"/>
        <w:gridCol w:w="3037"/>
        <w:gridCol w:w="3150"/>
      </w:tblGrid>
      <w:tr w:rsidR="00792BF6" w:rsidRPr="001F5872">
        <w:tc>
          <w:tcPr>
            <w:tcW w:w="3384" w:type="dxa"/>
          </w:tcPr>
          <w:p w:rsidR="00792BF6" w:rsidRPr="004A5917" w:rsidRDefault="00792BF6" w:rsidP="004A5917">
            <w:pPr>
              <w:spacing w:line="300" w:lineRule="auto"/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Новониколаевского сельсовета </w:t>
            </w:r>
            <w:r w:rsidRPr="004A5917">
              <w:rPr>
                <w:sz w:val="28"/>
                <w:szCs w:val="28"/>
              </w:rPr>
              <w:t xml:space="preserve">Барабинского района </w:t>
            </w:r>
            <w:r>
              <w:rPr>
                <w:sz w:val="28"/>
                <w:szCs w:val="28"/>
              </w:rPr>
              <w:t>Новосибирской области</w:t>
            </w:r>
          </w:p>
          <w:p w:rsidR="00792BF6" w:rsidRPr="004A5917" w:rsidRDefault="00792BF6" w:rsidP="001F5872">
            <w:pPr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792BF6" w:rsidRPr="004A5917" w:rsidRDefault="00792BF6" w:rsidP="00622551">
            <w:pPr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>Кооператив</w:t>
            </w:r>
          </w:p>
        </w:tc>
        <w:tc>
          <w:tcPr>
            <w:tcW w:w="3150" w:type="dxa"/>
          </w:tcPr>
          <w:p w:rsidR="00792BF6" w:rsidRPr="004A5917" w:rsidRDefault="00792BF6" w:rsidP="00622551">
            <w:pPr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>Инициатор проекта</w:t>
            </w:r>
          </w:p>
        </w:tc>
      </w:tr>
      <w:tr w:rsidR="00792BF6">
        <w:tc>
          <w:tcPr>
            <w:tcW w:w="3384" w:type="dxa"/>
          </w:tcPr>
          <w:p w:rsidR="00792BF6" w:rsidRPr="004A5917" w:rsidRDefault="00792BF6" w:rsidP="00622551">
            <w:pPr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:rsidR="00792BF6" w:rsidRPr="004A5917" w:rsidRDefault="00792BF6" w:rsidP="00622551">
            <w:pPr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 xml:space="preserve">_________ / ___________   </w:t>
            </w:r>
          </w:p>
          <w:p w:rsidR="00792BF6" w:rsidRPr="004A5917" w:rsidRDefault="00792BF6" w:rsidP="00622551">
            <w:pPr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 xml:space="preserve">_________ / ___________ </w:t>
            </w:r>
          </w:p>
          <w:p w:rsidR="00792BF6" w:rsidRPr="004A5917" w:rsidRDefault="00792BF6" w:rsidP="00622551">
            <w:pPr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 xml:space="preserve">                       М.П.                      </w:t>
            </w:r>
          </w:p>
        </w:tc>
        <w:tc>
          <w:tcPr>
            <w:tcW w:w="3150" w:type="dxa"/>
          </w:tcPr>
          <w:p w:rsidR="00792BF6" w:rsidRPr="004A5917" w:rsidRDefault="00792BF6" w:rsidP="00622551">
            <w:pPr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 xml:space="preserve">_________ / ___________   </w:t>
            </w:r>
          </w:p>
          <w:p w:rsidR="00792BF6" w:rsidRPr="004A5917" w:rsidRDefault="00792BF6" w:rsidP="00622551">
            <w:pPr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 xml:space="preserve">_________ / ___________ </w:t>
            </w:r>
          </w:p>
          <w:p w:rsidR="00792BF6" w:rsidRPr="004A5917" w:rsidRDefault="00792BF6" w:rsidP="00622551">
            <w:pPr>
              <w:rPr>
                <w:sz w:val="28"/>
                <w:szCs w:val="28"/>
              </w:rPr>
            </w:pPr>
            <w:r w:rsidRPr="004A5917">
              <w:rPr>
                <w:sz w:val="28"/>
                <w:szCs w:val="28"/>
              </w:rPr>
              <w:t xml:space="preserve">                       М.П.                      </w:t>
            </w:r>
          </w:p>
        </w:tc>
      </w:tr>
    </w:tbl>
    <w:p w:rsidR="00792BF6" w:rsidRPr="00823DF1" w:rsidRDefault="00792BF6" w:rsidP="00722CB8">
      <w:pPr>
        <w:jc w:val="center"/>
        <w:rPr>
          <w:sz w:val="28"/>
          <w:szCs w:val="28"/>
        </w:rPr>
      </w:pPr>
    </w:p>
    <w:p w:rsidR="00792BF6" w:rsidRDefault="00792BF6" w:rsidP="00722CB8">
      <w:pPr>
        <w:spacing w:after="200" w:line="276" w:lineRule="auto"/>
        <w:rPr>
          <w:sz w:val="28"/>
          <w:szCs w:val="28"/>
        </w:rPr>
      </w:pPr>
    </w:p>
    <w:sectPr w:rsidR="00792BF6" w:rsidSect="00A94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D18"/>
    <w:rsid w:val="000C4943"/>
    <w:rsid w:val="00103E92"/>
    <w:rsid w:val="00131AB5"/>
    <w:rsid w:val="0015338B"/>
    <w:rsid w:val="00153543"/>
    <w:rsid w:val="00173A25"/>
    <w:rsid w:val="00192DFB"/>
    <w:rsid w:val="001B5F80"/>
    <w:rsid w:val="001F5872"/>
    <w:rsid w:val="00234B99"/>
    <w:rsid w:val="00273401"/>
    <w:rsid w:val="002F23D6"/>
    <w:rsid w:val="00302D40"/>
    <w:rsid w:val="004767CD"/>
    <w:rsid w:val="00481B2C"/>
    <w:rsid w:val="004A5917"/>
    <w:rsid w:val="004C3252"/>
    <w:rsid w:val="00526F4C"/>
    <w:rsid w:val="00534CCD"/>
    <w:rsid w:val="00551C20"/>
    <w:rsid w:val="005E26B4"/>
    <w:rsid w:val="00622551"/>
    <w:rsid w:val="00623FC3"/>
    <w:rsid w:val="006D2AD1"/>
    <w:rsid w:val="00722CB8"/>
    <w:rsid w:val="0074631F"/>
    <w:rsid w:val="00766AC7"/>
    <w:rsid w:val="00792BF6"/>
    <w:rsid w:val="007E5CD4"/>
    <w:rsid w:val="00823DF1"/>
    <w:rsid w:val="008E53D5"/>
    <w:rsid w:val="009853EF"/>
    <w:rsid w:val="00A15E8B"/>
    <w:rsid w:val="00A63069"/>
    <w:rsid w:val="00A7535A"/>
    <w:rsid w:val="00A942F7"/>
    <w:rsid w:val="00A9499F"/>
    <w:rsid w:val="00B17EB7"/>
    <w:rsid w:val="00B317E3"/>
    <w:rsid w:val="00B413A5"/>
    <w:rsid w:val="00B459D9"/>
    <w:rsid w:val="00BF2FB3"/>
    <w:rsid w:val="00CE23FB"/>
    <w:rsid w:val="00D02993"/>
    <w:rsid w:val="00E541A5"/>
    <w:rsid w:val="00E87D18"/>
    <w:rsid w:val="00F443F9"/>
    <w:rsid w:val="00F86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CB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2CB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722CB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722CB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1"/>
    <w:uiPriority w:val="99"/>
    <w:locked/>
    <w:rsid w:val="00722CB8"/>
    <w:rPr>
      <w:spacing w:val="2"/>
      <w:sz w:val="25"/>
      <w:szCs w:val="25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722CB8"/>
    <w:pPr>
      <w:widowControl w:val="0"/>
      <w:shd w:val="clear" w:color="auto" w:fill="FFFFFF"/>
      <w:spacing w:line="293" w:lineRule="exact"/>
      <w:jc w:val="center"/>
    </w:pPr>
    <w:rPr>
      <w:rFonts w:ascii="Calibri" w:eastAsia="Calibri" w:hAnsi="Calibri" w:cs="Calibri"/>
      <w:spacing w:val="2"/>
      <w:sz w:val="25"/>
      <w:szCs w:val="25"/>
    </w:rPr>
  </w:style>
  <w:style w:type="paragraph" w:styleId="BlockText">
    <w:name w:val="Block Text"/>
    <w:basedOn w:val="Normal"/>
    <w:uiPriority w:val="99"/>
    <w:rsid w:val="00722CB8"/>
    <w:pPr>
      <w:ind w:left="-567" w:right="-766" w:firstLine="567"/>
      <w:jc w:val="both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E541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41A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84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</TotalTime>
  <Pages>7</Pages>
  <Words>2337</Words>
  <Characters>13327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Татьяна Михайловна</dc:creator>
  <cp:keywords/>
  <dc:description/>
  <cp:lastModifiedBy>next</cp:lastModifiedBy>
  <cp:revision>11</cp:revision>
  <cp:lastPrinted>2016-07-18T08:39:00Z</cp:lastPrinted>
  <dcterms:created xsi:type="dcterms:W3CDTF">2016-03-25T09:04:00Z</dcterms:created>
  <dcterms:modified xsi:type="dcterms:W3CDTF">2016-07-18T08:43:00Z</dcterms:modified>
</cp:coreProperties>
</file>